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0333EFEB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42C839A0">
        <w:rPr>
          <w:rFonts w:cs="Arial"/>
        </w:rPr>
        <w:t>Številk</w:t>
      </w:r>
      <w:r w:rsidRPr="00611E45">
        <w:rPr>
          <w:rFonts w:cs="Arial"/>
        </w:rPr>
        <w:t>a:</w:t>
      </w:r>
      <w:r w:rsidR="0DAC477F" w:rsidRPr="00611E45">
        <w:rPr>
          <w:rFonts w:cs="Arial"/>
        </w:rPr>
        <w:t xml:space="preserve"> </w:t>
      </w:r>
      <w:r w:rsidR="009C4189" w:rsidRPr="00611E45">
        <w:rPr>
          <w:rFonts w:cs="Arial"/>
        </w:rPr>
        <w:t>2</w:t>
      </w:r>
      <w:r w:rsidR="00611E45" w:rsidRPr="00611E45">
        <w:rPr>
          <w:rFonts w:cs="Arial"/>
        </w:rPr>
        <w:t>91</w:t>
      </w:r>
      <w:r w:rsidR="00D90C13" w:rsidRPr="42C839A0">
        <w:rPr>
          <w:rFonts w:cs="Arial"/>
        </w:rPr>
        <w:t>.2025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5C189B5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</w:t>
      </w:r>
      <w:r w:rsidR="00C84501">
        <w:rPr>
          <w:rFonts w:cs="Arial"/>
        </w:rPr>
        <w:t>____</w:t>
      </w:r>
      <w:r>
        <w:rPr>
          <w:rFonts w:cs="Arial"/>
        </w:rPr>
        <w:t>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59902" w14:textId="77777777" w:rsidR="00CE7C2E" w:rsidRDefault="00CE7C2E">
      <w:r>
        <w:separator/>
      </w:r>
    </w:p>
  </w:endnote>
  <w:endnote w:type="continuationSeparator" w:id="0">
    <w:p w14:paraId="3279F9CC" w14:textId="77777777" w:rsidR="00CE7C2E" w:rsidRDefault="00CE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5A02B" w14:textId="77777777" w:rsidR="007D08F7" w:rsidRDefault="007D08F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7D08F7" w:rsidRPr="00A1445A" w14:paraId="5F8449D8" w14:textId="77777777" w:rsidTr="007D08F7">
      <w:tc>
        <w:tcPr>
          <w:tcW w:w="4434" w:type="dxa"/>
        </w:tcPr>
        <w:p w14:paraId="2F10F644" w14:textId="399B68CA" w:rsidR="007D08F7" w:rsidRPr="005A785E" w:rsidRDefault="007D08F7" w:rsidP="007D08F7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1A0FD9F6" wp14:editId="6D297E44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</w:tcPr>
        <w:p w14:paraId="3D58D3D3" w14:textId="77777777" w:rsidR="007D08F7" w:rsidRPr="00DC613E" w:rsidRDefault="007D08F7" w:rsidP="007D08F7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3EEF7E35" wp14:editId="04C97B5E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8C45882" w14:textId="13C31B00" w:rsidR="007D08F7" w:rsidRPr="00A1445A" w:rsidRDefault="007D08F7" w:rsidP="007D08F7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FEDC" w14:textId="77777777" w:rsidR="00CE7C2E" w:rsidRDefault="00CE7C2E">
      <w:r>
        <w:separator/>
      </w:r>
    </w:p>
  </w:footnote>
  <w:footnote w:type="continuationSeparator" w:id="0">
    <w:p w14:paraId="22335C34" w14:textId="77777777" w:rsidR="00CE7C2E" w:rsidRDefault="00CE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2AAB" w14:textId="77777777" w:rsidR="007D08F7" w:rsidRDefault="007D08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0ADB3AB7" w14:textId="4DC0FADD" w:rsidR="003A01F1" w:rsidRPr="003A01F1" w:rsidRDefault="005B6763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7F64CE04" wp14:editId="59407892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463180">
    <w:abstractNumId w:val="3"/>
  </w:num>
  <w:num w:numId="2" w16cid:durableId="358049186">
    <w:abstractNumId w:val="5"/>
  </w:num>
  <w:num w:numId="3" w16cid:durableId="1672488683">
    <w:abstractNumId w:val="2"/>
  </w:num>
  <w:num w:numId="4" w16cid:durableId="485510793">
    <w:abstractNumId w:val="1"/>
  </w:num>
  <w:num w:numId="5" w16cid:durableId="365713298">
    <w:abstractNumId w:val="4"/>
  </w:num>
  <w:num w:numId="6" w16cid:durableId="1211379187">
    <w:abstractNumId w:val="0"/>
  </w:num>
  <w:num w:numId="7" w16cid:durableId="782767078">
    <w:abstractNumId w:val="7"/>
  </w:num>
  <w:num w:numId="8" w16cid:durableId="170797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3967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54389"/>
    <w:rsid w:val="003604BB"/>
    <w:rsid w:val="00367250"/>
    <w:rsid w:val="00370866"/>
    <w:rsid w:val="0037231D"/>
    <w:rsid w:val="00381651"/>
    <w:rsid w:val="00391453"/>
    <w:rsid w:val="003A01F1"/>
    <w:rsid w:val="003B36FC"/>
    <w:rsid w:val="003B46EC"/>
    <w:rsid w:val="003C0B6A"/>
    <w:rsid w:val="003C485B"/>
    <w:rsid w:val="003D1272"/>
    <w:rsid w:val="003D6E20"/>
    <w:rsid w:val="003E45A4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68C9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3A10"/>
    <w:rsid w:val="005753D9"/>
    <w:rsid w:val="00580266"/>
    <w:rsid w:val="0058399F"/>
    <w:rsid w:val="005A785E"/>
    <w:rsid w:val="005B230F"/>
    <w:rsid w:val="005B253B"/>
    <w:rsid w:val="005B3910"/>
    <w:rsid w:val="005B5736"/>
    <w:rsid w:val="005B64DE"/>
    <w:rsid w:val="005B6763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34E4"/>
    <w:rsid w:val="00604DDB"/>
    <w:rsid w:val="006110C9"/>
    <w:rsid w:val="0061133D"/>
    <w:rsid w:val="00611E45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30CA"/>
    <w:rsid w:val="007563CD"/>
    <w:rsid w:val="00766937"/>
    <w:rsid w:val="00767A5A"/>
    <w:rsid w:val="00780396"/>
    <w:rsid w:val="0078319E"/>
    <w:rsid w:val="00783525"/>
    <w:rsid w:val="007838D2"/>
    <w:rsid w:val="007B3F60"/>
    <w:rsid w:val="007D08F7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B9B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4189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3132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901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2FCD"/>
    <w:rsid w:val="00B8634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D4D1D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501"/>
    <w:rsid w:val="00C9531D"/>
    <w:rsid w:val="00C97729"/>
    <w:rsid w:val="00CA521F"/>
    <w:rsid w:val="00CB008E"/>
    <w:rsid w:val="00CB0D95"/>
    <w:rsid w:val="00CB45E1"/>
    <w:rsid w:val="00CD61B2"/>
    <w:rsid w:val="00CD625D"/>
    <w:rsid w:val="00CD7808"/>
    <w:rsid w:val="00CE5E54"/>
    <w:rsid w:val="00CE7C2E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0C13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851EC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96004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3F6A6FA5"/>
    <w:rsid w:val="42C839A0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90C13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7D08F7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32BB05BA-3765-4324-96CA-773B1AB3F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91B5E2-3AE1-42AB-B4F5-AE378ED54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>ZRSBR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47</cp:revision>
  <cp:lastPrinted>2016-06-20T06:30:00Z</cp:lastPrinted>
  <dcterms:created xsi:type="dcterms:W3CDTF">2018-07-24T11:47:00Z</dcterms:created>
  <dcterms:modified xsi:type="dcterms:W3CDTF">2025-08-22T07:38:00Z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